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A02E0" w14:textId="77777777" w:rsidR="00846D1C" w:rsidRDefault="00846D1C" w:rsidP="00846D1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de DALE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2D6D17F4" w14:textId="77777777" w:rsidR="00846D1C" w:rsidRDefault="00846D1C" w:rsidP="00846D1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4D3CB78B" w14:textId="77777777" w:rsidR="00846D1C" w:rsidRDefault="00846D1C" w:rsidP="00846D1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D5A2969" w14:textId="77777777" w:rsidR="00846D1C" w:rsidRDefault="00846D1C" w:rsidP="00846D1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6F379C8" w14:textId="77777777" w:rsidR="00846D1C" w:rsidRDefault="00846D1C" w:rsidP="00846D1C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7593E949" w14:textId="77777777" w:rsidR="00846D1C" w:rsidRPr="00065994" w:rsidRDefault="00846D1C" w:rsidP="00846D1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46698AA2" w14:textId="77777777" w:rsidR="00846D1C" w:rsidRPr="00065994" w:rsidRDefault="00846D1C" w:rsidP="00846D1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9F83F18" w14:textId="77777777" w:rsidR="00846D1C" w:rsidRDefault="00846D1C" w:rsidP="00846D1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399582F" w14:textId="77777777" w:rsidR="00846D1C" w:rsidRDefault="00846D1C" w:rsidP="00846D1C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4CD8BC18" w14:textId="77777777" w:rsidR="00846D1C" w:rsidRDefault="00846D1C" w:rsidP="00846D1C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31B4C753" w14:textId="77777777" w:rsidR="00846D1C" w:rsidRDefault="00846D1C" w:rsidP="00846D1C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 May 2023</w:t>
      </w:r>
    </w:p>
    <w:p w14:paraId="7DBBF8A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B4ECF" w14:textId="77777777" w:rsidR="00846D1C" w:rsidRDefault="00846D1C" w:rsidP="009139A6">
      <w:r>
        <w:separator/>
      </w:r>
    </w:p>
  </w:endnote>
  <w:endnote w:type="continuationSeparator" w:id="0">
    <w:p w14:paraId="3462B78D" w14:textId="77777777" w:rsidR="00846D1C" w:rsidRDefault="00846D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399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2E5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264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FB687" w14:textId="77777777" w:rsidR="00846D1C" w:rsidRDefault="00846D1C" w:rsidP="009139A6">
      <w:r>
        <w:separator/>
      </w:r>
    </w:p>
  </w:footnote>
  <w:footnote w:type="continuationSeparator" w:id="0">
    <w:p w14:paraId="48477F89" w14:textId="77777777" w:rsidR="00846D1C" w:rsidRDefault="00846D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E9A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C2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190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D1C"/>
    <w:rsid w:val="000666E0"/>
    <w:rsid w:val="002510B7"/>
    <w:rsid w:val="005C130B"/>
    <w:rsid w:val="00826F5C"/>
    <w:rsid w:val="00846D1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E94C9"/>
  <w15:chartTrackingRefBased/>
  <w15:docId w15:val="{59834954-DFD4-4A71-9275-ADCF4435C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2023-07-27T20:57:00Z</dcterms:created>
  <dcterms:modified xsi:type="dcterms:W3CDTF">2023-07-27T20:57:00Z</dcterms:modified>
</cp:coreProperties>
</file>